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186E2" w14:textId="77777777" w:rsidR="00D010BB" w:rsidRDefault="00D010BB" w:rsidP="00D010BB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William CHAUMBERLAYN</w:t>
      </w:r>
      <w:r>
        <w:rPr>
          <w:color w:val="000000"/>
        </w:rPr>
        <w:t xml:space="preserve">         </w:t>
      </w:r>
      <w:bookmarkStart w:id="0" w:name="_GoBack"/>
      <w:r w:rsidRPr="00D010BB">
        <w:rPr>
          <w:rStyle w:val="Hyperlink"/>
          <w:u w:val="none"/>
        </w:rPr>
        <w:t>(fl.1415)</w:t>
      </w:r>
      <w:bookmarkEnd w:id="0"/>
    </w:p>
    <w:p w14:paraId="17B04B92" w14:textId="77777777" w:rsidR="00D010BB" w:rsidRDefault="00D010BB" w:rsidP="00D010BB">
      <w:pPr>
        <w:pStyle w:val="NoSpacing"/>
        <w:jc w:val="both"/>
        <w:rPr>
          <w:color w:val="000000"/>
        </w:rPr>
      </w:pPr>
    </w:p>
    <w:p w14:paraId="614FCDBE" w14:textId="77777777" w:rsidR="00D010BB" w:rsidRDefault="00D010BB" w:rsidP="00D010BB">
      <w:pPr>
        <w:pStyle w:val="NoSpacing"/>
        <w:jc w:val="both"/>
        <w:rPr>
          <w:color w:val="000000"/>
        </w:rPr>
      </w:pPr>
    </w:p>
    <w:p w14:paraId="4D94EA95" w14:textId="77777777" w:rsidR="00D010BB" w:rsidRDefault="00D010BB" w:rsidP="00D010BB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64F839EE" w14:textId="77777777" w:rsidR="00D010BB" w:rsidRDefault="00D010BB" w:rsidP="00D010BB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21D35D91" w14:textId="77777777" w:rsidR="00D010BB" w:rsidRDefault="00D010BB" w:rsidP="00D010BB">
      <w:pPr>
        <w:pStyle w:val="NoSpacing"/>
        <w:jc w:val="both"/>
        <w:rPr>
          <w:color w:val="000000"/>
        </w:rPr>
      </w:pPr>
    </w:p>
    <w:p w14:paraId="44B9520D" w14:textId="77777777" w:rsidR="00D010BB" w:rsidRDefault="00D010BB" w:rsidP="00D010BB">
      <w:pPr>
        <w:pStyle w:val="NoSpacing"/>
        <w:jc w:val="both"/>
        <w:rPr>
          <w:color w:val="000000"/>
        </w:rPr>
      </w:pPr>
    </w:p>
    <w:p w14:paraId="148D966A" w14:textId="77777777" w:rsidR="00D010BB" w:rsidRDefault="00D010BB" w:rsidP="00D010BB">
      <w:pPr>
        <w:pStyle w:val="NoSpacing"/>
        <w:jc w:val="both"/>
        <w:rPr>
          <w:color w:val="000000"/>
        </w:rPr>
      </w:pPr>
    </w:p>
    <w:p w14:paraId="16D0243F" w14:textId="77777777" w:rsidR="00D010BB" w:rsidRDefault="00D010BB" w:rsidP="00D010BB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79C0ADCB" w14:textId="77777777" w:rsidR="006B2F86" w:rsidRPr="00E71FC3" w:rsidRDefault="00D010B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F9DDF" w14:textId="77777777" w:rsidR="00D010BB" w:rsidRDefault="00D010BB" w:rsidP="00E71FC3">
      <w:pPr>
        <w:spacing w:after="0" w:line="240" w:lineRule="auto"/>
      </w:pPr>
      <w:r>
        <w:separator/>
      </w:r>
    </w:p>
  </w:endnote>
  <w:endnote w:type="continuationSeparator" w:id="0">
    <w:p w14:paraId="35CEB92D" w14:textId="77777777" w:rsidR="00D010BB" w:rsidRDefault="00D010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5898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84EC3" w14:textId="77777777" w:rsidR="00D010BB" w:rsidRDefault="00D010BB" w:rsidP="00E71FC3">
      <w:pPr>
        <w:spacing w:after="0" w:line="240" w:lineRule="auto"/>
      </w:pPr>
      <w:r>
        <w:separator/>
      </w:r>
    </w:p>
  </w:footnote>
  <w:footnote w:type="continuationSeparator" w:id="0">
    <w:p w14:paraId="6FE50628" w14:textId="77777777" w:rsidR="00D010BB" w:rsidRDefault="00D010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BB"/>
    <w:rsid w:val="001A7C09"/>
    <w:rsid w:val="00577BD5"/>
    <w:rsid w:val="006A1F77"/>
    <w:rsid w:val="00733BE7"/>
    <w:rsid w:val="00AB52E8"/>
    <w:rsid w:val="00B16D3F"/>
    <w:rsid w:val="00D010B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D6E49"/>
  <w15:chartTrackingRefBased/>
  <w15:docId w15:val="{C8C476F9-8B61-417A-88C1-7F7C2A68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010B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2019-12-19T19:50:00Z</dcterms:created>
  <dcterms:modified xsi:type="dcterms:W3CDTF">2019-12-19T19:51:00Z</dcterms:modified>
</cp:coreProperties>
</file>